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526" w:rsidRDefault="00C15043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21.75pt;margin-top:-49.5pt;width:382.85pt;height:111.8pt;z-index:251698432;mso-position-horizontal-relative:text;mso-position-vertical-relative:text" fillcolor="#e127d4" stroked="f">
            <v:shadow on="t" color="#548dd4 [1951]" opacity="52429f" offset="3pt"/>
            <v:textpath style="font-family:&quot;Arial Black&quot;;v-text-kern:t" trim="t" fitpath="t" string="NEED $20 or &#10;FREE LUNCH?"/>
          </v:shape>
        </w:pic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9216" behindDoc="0" locked="0" layoutInCell="1" allowOverlap="1" wp14:anchorId="5F21FB85" wp14:editId="35BB1521">
                <wp:simplePos x="0" y="0"/>
                <wp:positionH relativeFrom="page">
                  <wp:posOffset>6384925</wp:posOffset>
                </wp:positionH>
                <wp:positionV relativeFrom="paragraph">
                  <wp:posOffset>7842885</wp:posOffset>
                </wp:positionV>
                <wp:extent cx="1819275" cy="783590"/>
                <wp:effectExtent l="0" t="0" r="0" b="0"/>
                <wp:wrapTight wrapText="bothSides">
                  <wp:wrapPolygon edited="0">
                    <wp:start x="15455" y="-14283"/>
                    <wp:lineTo x="15455" y="35866"/>
                    <wp:lineTo x="6152" y="35866"/>
                    <wp:lineTo x="6152" y="-14283"/>
                    <wp:lineTo x="15455" y="-14283"/>
                  </wp:wrapPolygon>
                </wp:wrapTight>
                <wp:docPr id="25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819275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833426103"/>
                              <w:placeholder>
                                <w:docPart w:val="E21383AE29524F79A516683AB0B2325B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883BAA" w:rsidRDefault="00F97630" w:rsidP="00A16863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932243177"/>
                              <w:placeholder>
                                <w:docPart w:val="E21383AE29524F79A516683AB0B2325B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883BAA" w:rsidRDefault="00A16863" w:rsidP="00A16863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c</w:t>
                                </w:r>
                                <w:r w:rsidR="00F97630"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a92@cornell.edu </w:t>
                                </w:r>
                              </w:p>
                            </w:sdtContent>
                          </w:sdt>
                          <w:p w:rsidR="00A16863" w:rsidRPr="00883BAA" w:rsidRDefault="00A16863" w:rsidP="00A16863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margin-left:502.75pt;margin-top:617.55pt;width:143.25pt;height:61.7pt;rotation:90;z-index:2516892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833426103"/>
                        <w:placeholder>
                          <w:docPart w:val="E21383AE29524F79A516683AB0B2325B"/>
                        </w:placeholder>
                        <w:text/>
                      </w:sdtPr>
                      <w:sdtEndPr/>
                      <w:sdtContent>
                        <w:p w:rsidR="00D71431" w:rsidRPr="00883BAA" w:rsidRDefault="00F97630" w:rsidP="00A16863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932243177"/>
                        <w:placeholder>
                          <w:docPart w:val="E21383AE29524F79A516683AB0B2325B"/>
                        </w:placeholder>
                        <w:text/>
                      </w:sdtPr>
                      <w:sdtEndPr/>
                      <w:sdtContent>
                        <w:p w:rsidR="00D71431" w:rsidRPr="00883BAA" w:rsidRDefault="00A16863" w:rsidP="00A16863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c</w:t>
                          </w:r>
                          <w:r w:rsidR="00F97630" w:rsidRPr="00883BAA">
                            <w:rPr>
                              <w:sz w:val="22"/>
                              <w:szCs w:val="22"/>
                            </w:rPr>
                            <w:t xml:space="preserve">a92@cornell.edu </w:t>
                          </w:r>
                        </w:p>
                      </w:sdtContent>
                    </w:sdt>
                    <w:p w:rsidR="00A16863" w:rsidRPr="00883BAA" w:rsidRDefault="00A16863" w:rsidP="00A16863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0000" behindDoc="0" locked="0" layoutInCell="1" allowOverlap="1" wp14:anchorId="65265779" wp14:editId="0AF6978D">
                <wp:simplePos x="0" y="0"/>
                <wp:positionH relativeFrom="page">
                  <wp:posOffset>6829425</wp:posOffset>
                </wp:positionH>
                <wp:positionV relativeFrom="page">
                  <wp:posOffset>8261985</wp:posOffset>
                </wp:positionV>
                <wp:extent cx="0" cy="1760220"/>
                <wp:effectExtent l="9525" t="13335" r="9525" b="7620"/>
                <wp:wrapTight wrapText="bothSides">
                  <wp:wrapPolygon edited="0">
                    <wp:start x="-2147483648" y="0"/>
                    <wp:lineTo x="-2147483648" y="21483"/>
                    <wp:lineTo x="-2147483648" y="21483"/>
                    <wp:lineTo x="-2147483648" y="0"/>
                    <wp:lineTo x="-2147483648" y="0"/>
                  </wp:wrapPolygon>
                </wp:wrapTight>
                <wp:docPr id="24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602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flip:y;z-index:2516800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37.75pt,650.55pt" to="537.75pt,7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120A07D" wp14:editId="4BB9B1F4">
                <wp:simplePos x="0" y="0"/>
                <wp:positionH relativeFrom="column">
                  <wp:posOffset>-1644650</wp:posOffset>
                </wp:positionH>
                <wp:positionV relativeFrom="paragraph">
                  <wp:posOffset>1044575</wp:posOffset>
                </wp:positionV>
                <wp:extent cx="8286750" cy="8686800"/>
                <wp:effectExtent l="3175" t="0" r="0" b="3175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0" cy="8686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100000"/>
                                <a:lumOff val="0"/>
                                <a:gamma/>
                                <a:tint val="0"/>
                                <a:invGamma/>
                                <a:alpha val="0"/>
                              </a:schemeClr>
                            </a:gs>
                            <a:gs pos="10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129.5pt;margin-top:82.25pt;width:652.5pt;height:68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" fillcolor="white [22]" stroked="f" strokecolor="#4a7ebb" strokeweight="1.5pt">
                <v:fill opacity="0" color2="#9bbb59 [3206]" focus="100%" type="gradient"/>
                <v:shadow opacity="22938f" offset="0"/>
                <v:textbox inset=",7.2pt,,7.2pt"/>
              </v:rect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8192" behindDoc="0" locked="0" layoutInCell="1" allowOverlap="1" wp14:anchorId="2DECAF9D" wp14:editId="6C19E8EF">
                <wp:simplePos x="0" y="0"/>
                <wp:positionH relativeFrom="page">
                  <wp:posOffset>5520055</wp:posOffset>
                </wp:positionH>
                <wp:positionV relativeFrom="paragraph">
                  <wp:posOffset>7885430</wp:posOffset>
                </wp:positionV>
                <wp:extent cx="1752600" cy="726440"/>
                <wp:effectExtent l="3810" t="0" r="3175" b="0"/>
                <wp:wrapTight wrapText="bothSides">
                  <wp:wrapPolygon edited="0">
                    <wp:start x="15277" y="-15256"/>
                    <wp:lineTo x="15277" y="36856"/>
                    <wp:lineTo x="6323" y="36856"/>
                    <wp:lineTo x="6323" y="-15256"/>
                    <wp:lineTo x="15277" y="-15256"/>
                  </wp:wrapPolygon>
                </wp:wrapTight>
                <wp:docPr id="22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5260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16863" w:rsidRPr="00883BAA" w:rsidRDefault="00A16863" w:rsidP="00A16863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Send the following info to:</w:t>
                            </w:r>
                          </w:p>
                          <w:p w:rsidR="00A16863" w:rsidRPr="00883BAA" w:rsidRDefault="00A16863" w:rsidP="00A16863">
                            <w:pPr>
                              <w:pStyle w:val="ContactInf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sz w:val="22"/>
                                <w:szCs w:val="22"/>
                              </w:rPr>
                              <w:t>ca92@cornell.edu</w:t>
                            </w:r>
                          </w:p>
                          <w:p w:rsidR="00D71431" w:rsidRPr="00883BAA" w:rsidRDefault="00A16863" w:rsidP="00A16863">
                            <w:pPr>
                              <w:pStyle w:val="ContactInf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27" type="#_x0000_t202" style="position:absolute;margin-left:434.65pt;margin-top:620.9pt;width:138pt;height:57.2pt;rotation:90;z-index:2516881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p w:rsidR="00A16863" w:rsidRPr="00883BAA" w:rsidRDefault="00A16863" w:rsidP="00A16863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Send the following info to:</w:t>
                      </w:r>
                    </w:p>
                    <w:p w:rsidR="00A16863" w:rsidRPr="00883BAA" w:rsidRDefault="00A16863" w:rsidP="00A16863">
                      <w:pPr>
                        <w:pStyle w:val="ContactInfo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83BAA">
                        <w:rPr>
                          <w:sz w:val="22"/>
                          <w:szCs w:val="22"/>
                        </w:rPr>
                        <w:t>ca92@cornell.edu</w:t>
                      </w:r>
                    </w:p>
                    <w:p w:rsidR="00D71431" w:rsidRPr="00883BAA" w:rsidRDefault="00A16863" w:rsidP="00A16863">
                      <w:pPr>
                        <w:pStyle w:val="ContactInfo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8976" behindDoc="0" locked="0" layoutInCell="1" allowOverlap="1" wp14:anchorId="3909FCEE" wp14:editId="4F3903B6">
                <wp:simplePos x="0" y="0"/>
                <wp:positionH relativeFrom="page">
                  <wp:posOffset>5981700</wp:posOffset>
                </wp:positionH>
                <wp:positionV relativeFrom="page">
                  <wp:posOffset>8260080</wp:posOffset>
                </wp:positionV>
                <wp:extent cx="0" cy="1771650"/>
                <wp:effectExtent l="9525" t="11430" r="9525" b="7620"/>
                <wp:wrapTight wrapText="bothSides">
                  <wp:wrapPolygon edited="0">
                    <wp:start x="-2147483648" y="0"/>
                    <wp:lineTo x="-2147483648" y="21484"/>
                    <wp:lineTo x="-2147483648" y="21484"/>
                    <wp:lineTo x="-2147483648" y="0"/>
                    <wp:lineTo x="-2147483648" y="0"/>
                  </wp:wrapPolygon>
                </wp:wrapTight>
                <wp:docPr id="21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flip:y;z-index:25167897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471pt,650.4pt" to="471pt,7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7168" behindDoc="0" locked="0" layoutInCell="1" allowOverlap="1" wp14:anchorId="5950415F" wp14:editId="76E8B4B2">
                <wp:simplePos x="0" y="0"/>
                <wp:positionH relativeFrom="page">
                  <wp:posOffset>4714875</wp:posOffset>
                </wp:positionH>
                <wp:positionV relativeFrom="paragraph">
                  <wp:posOffset>7871460</wp:posOffset>
                </wp:positionV>
                <wp:extent cx="1724025" cy="745490"/>
                <wp:effectExtent l="3810" t="0" r="3175" b="0"/>
                <wp:wrapTight wrapText="bothSides">
                  <wp:wrapPolygon edited="0">
                    <wp:start x="15474" y="-14185"/>
                    <wp:lineTo x="15474" y="35767"/>
                    <wp:lineTo x="6134" y="35767"/>
                    <wp:lineTo x="6134" y="-14185"/>
                    <wp:lineTo x="15474" y="-14185"/>
                  </wp:wrapPolygon>
                </wp:wrapTight>
                <wp:docPr id="2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24025" cy="745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-2086143156"/>
                              <w:text/>
                            </w:sdtPr>
                            <w:sdtEndPr/>
                            <w:sdtContent>
                              <w:p w:rsidR="00A16863" w:rsidRPr="00883BAA" w:rsidRDefault="00A16863" w:rsidP="00A16863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-171416681"/>
                              <w:text/>
                            </w:sdtPr>
                            <w:sdtEndPr/>
                            <w:sdtContent>
                              <w:p w:rsidR="00A16863" w:rsidRPr="00883BAA" w:rsidRDefault="00A16863" w:rsidP="00A16863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A16863" w:rsidRPr="00883BAA" w:rsidRDefault="00A16863" w:rsidP="00A16863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C73B6C">
                            <w:pPr>
                              <w:pStyle w:val="ContactInfo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28" type="#_x0000_t202" style="position:absolute;margin-left:371.25pt;margin-top:619.8pt;width:135.75pt;height:58.7pt;rotation:90;z-index:2516871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-2086143156"/>
                        <w:text/>
                      </w:sdtPr>
                      <w:sdtEndPr/>
                      <w:sdtContent>
                        <w:p w:rsidR="00A16863" w:rsidRPr="00883BAA" w:rsidRDefault="00A16863" w:rsidP="00A16863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-171416681"/>
                        <w:text/>
                      </w:sdtPr>
                      <w:sdtEndPr/>
                      <w:sdtContent>
                        <w:p w:rsidR="00A16863" w:rsidRPr="00883BAA" w:rsidRDefault="00A16863" w:rsidP="00A16863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A16863" w:rsidRPr="00883BAA" w:rsidRDefault="00A16863" w:rsidP="00A16863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C73B6C">
                      <w:pPr>
                        <w:pStyle w:val="ContactInfo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7952" behindDoc="0" locked="0" layoutInCell="1" allowOverlap="1" wp14:anchorId="5869130A" wp14:editId="520C4292">
                <wp:simplePos x="0" y="0"/>
                <wp:positionH relativeFrom="page">
                  <wp:posOffset>5149850</wp:posOffset>
                </wp:positionH>
                <wp:positionV relativeFrom="page">
                  <wp:posOffset>8281035</wp:posOffset>
                </wp:positionV>
                <wp:extent cx="0" cy="1760220"/>
                <wp:effectExtent l="6350" t="13335" r="12700" b="7620"/>
                <wp:wrapTight wrapText="bothSides">
                  <wp:wrapPolygon edited="0">
                    <wp:start x="-2147483648" y="0"/>
                    <wp:lineTo x="-2147483648" y="21483"/>
                    <wp:lineTo x="-2147483648" y="21483"/>
                    <wp:lineTo x="-2147483648" y="0"/>
                    <wp:lineTo x="-2147483648" y="0"/>
                  </wp:wrapPolygon>
                </wp:wrapTight>
                <wp:docPr id="19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602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flip:y;z-index:2516779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405.5pt,652.05pt" to="405.5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6144" behindDoc="0" locked="0" layoutInCell="1" allowOverlap="1" wp14:anchorId="3B62B002" wp14:editId="540715D1">
                <wp:simplePos x="0" y="0"/>
                <wp:positionH relativeFrom="page">
                  <wp:posOffset>3910330</wp:posOffset>
                </wp:positionH>
                <wp:positionV relativeFrom="paragraph">
                  <wp:posOffset>7875905</wp:posOffset>
                </wp:positionV>
                <wp:extent cx="1704975" cy="755015"/>
                <wp:effectExtent l="3810" t="0" r="3175" b="0"/>
                <wp:wrapTight wrapText="bothSides">
                  <wp:wrapPolygon edited="0">
                    <wp:start x="15591" y="-13589"/>
                    <wp:lineTo x="15591" y="35189"/>
                    <wp:lineTo x="6025" y="35189"/>
                    <wp:lineTo x="6025" y="-13589"/>
                    <wp:lineTo x="15591" y="-13589"/>
                  </wp:wrapPolygon>
                </wp:wrapTight>
                <wp:docPr id="18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04975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843807974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843807975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263F4A" w:rsidRPr="00883BAA" w:rsidRDefault="00263F4A" w:rsidP="00263F4A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C73B6C">
                            <w:pPr>
                              <w:pStyle w:val="ContactInfo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29" type="#_x0000_t202" style="position:absolute;margin-left:307.9pt;margin-top:620.15pt;width:134.25pt;height:59.45pt;rotation:90;z-index:2516861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843807974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843807975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263F4A" w:rsidRPr="00883BAA" w:rsidRDefault="00263F4A" w:rsidP="00263F4A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C73B6C">
                      <w:pPr>
                        <w:pStyle w:val="ContactInfo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6928" behindDoc="0" locked="0" layoutInCell="1" allowOverlap="1" wp14:anchorId="2EDCCBA4" wp14:editId="677D2ED0">
                <wp:simplePos x="0" y="0"/>
                <wp:positionH relativeFrom="page">
                  <wp:posOffset>4337050</wp:posOffset>
                </wp:positionH>
                <wp:positionV relativeFrom="page">
                  <wp:posOffset>8288655</wp:posOffset>
                </wp:positionV>
                <wp:extent cx="0" cy="1743075"/>
                <wp:effectExtent l="12700" t="11430" r="6350" b="7620"/>
                <wp:wrapTight wrapText="bothSides">
                  <wp:wrapPolygon edited="0">
                    <wp:start x="-2147483648" y="0"/>
                    <wp:lineTo x="-2147483648" y="21490"/>
                    <wp:lineTo x="-2147483648" y="21490"/>
                    <wp:lineTo x="-2147483648" y="0"/>
                    <wp:lineTo x="-2147483648" y="0"/>
                  </wp:wrapPolygon>
                </wp:wrapTight>
                <wp:docPr id="17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430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flip:y;z-index:2516769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341.5pt,652.65pt" to="341.5pt,7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5120" behindDoc="0" locked="0" layoutInCell="1" allowOverlap="1" wp14:anchorId="4879D268" wp14:editId="0489A864">
                <wp:simplePos x="0" y="0"/>
                <wp:positionH relativeFrom="page">
                  <wp:posOffset>3072130</wp:posOffset>
                </wp:positionH>
                <wp:positionV relativeFrom="paragraph">
                  <wp:posOffset>7875905</wp:posOffset>
                </wp:positionV>
                <wp:extent cx="1743075" cy="755015"/>
                <wp:effectExtent l="3810" t="0" r="3175" b="0"/>
                <wp:wrapTight wrapText="bothSides">
                  <wp:wrapPolygon edited="0">
                    <wp:start x="15486" y="-14134"/>
                    <wp:lineTo x="15486" y="35734"/>
                    <wp:lineTo x="6130" y="35734"/>
                    <wp:lineTo x="6130" y="-14134"/>
                    <wp:lineTo x="15486" y="-14134"/>
                  </wp:wrapPolygon>
                </wp:wrapTight>
                <wp:docPr id="16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43075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1240213909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1984346740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263F4A" w:rsidRPr="00883BAA" w:rsidRDefault="00263F4A" w:rsidP="00263F4A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C73B6C">
                            <w:pPr>
                              <w:pStyle w:val="ContactInfo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0" type="#_x0000_t202" style="position:absolute;margin-left:241.9pt;margin-top:620.15pt;width:137.25pt;height:59.45pt;rotation:90;z-index:2516851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1240213909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1984346740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263F4A" w:rsidRPr="00883BAA" w:rsidRDefault="00263F4A" w:rsidP="00263F4A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C73B6C">
                      <w:pPr>
                        <w:pStyle w:val="ContactInfo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5904" behindDoc="0" locked="0" layoutInCell="1" allowOverlap="1" wp14:anchorId="300DB82E" wp14:editId="195F8ADD">
                <wp:simplePos x="0" y="0"/>
                <wp:positionH relativeFrom="page">
                  <wp:posOffset>3498850</wp:posOffset>
                </wp:positionH>
                <wp:positionV relativeFrom="page">
                  <wp:posOffset>8288655</wp:posOffset>
                </wp:positionV>
                <wp:extent cx="0" cy="1752600"/>
                <wp:effectExtent l="12700" t="11430" r="6350" b="7620"/>
                <wp:wrapTight wrapText="bothSides">
                  <wp:wrapPolygon edited="0">
                    <wp:start x="-2147483648" y="0"/>
                    <wp:lineTo x="-2147483648" y="21490"/>
                    <wp:lineTo x="-2147483648" y="21490"/>
                    <wp:lineTo x="-2147483648" y="0"/>
                    <wp:lineTo x="-2147483648" y="0"/>
                  </wp:wrapPolygon>
                </wp:wrapTight>
                <wp:docPr id="1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flip:y;z-index:2516759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275.5pt,652.65pt" to="275.5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4096" behindDoc="0" locked="0" layoutInCell="1" allowOverlap="1" wp14:anchorId="015F0513" wp14:editId="355253A3">
                <wp:simplePos x="0" y="0"/>
                <wp:positionH relativeFrom="page">
                  <wp:posOffset>2235835</wp:posOffset>
                </wp:positionH>
                <wp:positionV relativeFrom="paragraph">
                  <wp:posOffset>7908925</wp:posOffset>
                </wp:positionV>
                <wp:extent cx="1752600" cy="716915"/>
                <wp:effectExtent l="635" t="0" r="0" b="0"/>
                <wp:wrapTight wrapText="bothSides">
                  <wp:wrapPolygon edited="0">
                    <wp:start x="15222" y="-15593"/>
                    <wp:lineTo x="15222" y="37212"/>
                    <wp:lineTo x="6386" y="37212"/>
                    <wp:lineTo x="6386" y="-15593"/>
                    <wp:lineTo x="15222" y="-15593"/>
                  </wp:wrapPolygon>
                </wp:wrapTight>
                <wp:docPr id="14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526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63F4A" w:rsidRPr="00883BAA" w:rsidRDefault="00C15043" w:rsidP="00263F4A">
                            <w:pPr>
                              <w:pStyle w:val="Name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1254630297"/>
                                <w:text/>
                              </w:sdtPr>
                              <w:sdtEndPr/>
                              <w:sdtContent>
                                <w:r w:rsidR="00263F4A"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-276942731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263F4A" w:rsidRPr="00883BAA" w:rsidRDefault="00263F4A" w:rsidP="00263F4A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263F4A">
                            <w:pPr>
                              <w:pStyle w:val="Name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31" type="#_x0000_t202" style="position:absolute;margin-left:176.05pt;margin-top:622.75pt;width:138pt;height:56.45pt;rotation:90;z-index:2516840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p w:rsidR="00263F4A" w:rsidRPr="00883BAA" w:rsidRDefault="00AD07F1" w:rsidP="00263F4A">
                      <w:pPr>
                        <w:pStyle w:val="Name"/>
                        <w:jc w:val="center"/>
                        <w:rPr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sz w:val="22"/>
                            <w:szCs w:val="22"/>
                          </w:rPr>
                          <w:id w:val="1254630297"/>
                          <w:text/>
                        </w:sdtPr>
                        <w:sdtEndPr/>
                        <w:sdtContent>
                          <w:r w:rsidR="00263F4A"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sdtContent>
                      </w:sdt>
                    </w:p>
                    <w:sdt>
                      <w:sdtPr>
                        <w:rPr>
                          <w:sz w:val="22"/>
                          <w:szCs w:val="22"/>
                        </w:rPr>
                        <w:id w:val="-276942731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263F4A" w:rsidRPr="00883BAA" w:rsidRDefault="00263F4A" w:rsidP="00263F4A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263F4A">
                      <w:pPr>
                        <w:pStyle w:val="Name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4880" behindDoc="0" locked="0" layoutInCell="1" allowOverlap="1" wp14:anchorId="325F74BA" wp14:editId="130DC0C1">
                <wp:simplePos x="0" y="0"/>
                <wp:positionH relativeFrom="page">
                  <wp:posOffset>2676525</wp:posOffset>
                </wp:positionH>
                <wp:positionV relativeFrom="page">
                  <wp:posOffset>8288655</wp:posOffset>
                </wp:positionV>
                <wp:extent cx="9525" cy="1752600"/>
                <wp:effectExtent l="9525" t="11430" r="9525" b="7620"/>
                <wp:wrapTight wrapText="bothSides">
                  <wp:wrapPolygon edited="0">
                    <wp:start x="-2147483520" y="0"/>
                    <wp:lineTo x="-2147483520" y="21490"/>
                    <wp:lineTo x="2147483520" y="21490"/>
                    <wp:lineTo x="2147483520" y="0"/>
                    <wp:lineTo x="-2147483520" y="0"/>
                  </wp:wrapPolygon>
                </wp:wrapTight>
                <wp:docPr id="13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" cy="1752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flip:x y;z-index:2516748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210.75pt,652.65pt" to="211.5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3072" behindDoc="0" locked="0" layoutInCell="1" allowOverlap="1" wp14:anchorId="11A85849" wp14:editId="024FB224">
                <wp:simplePos x="0" y="0"/>
                <wp:positionH relativeFrom="page">
                  <wp:posOffset>1368425</wp:posOffset>
                </wp:positionH>
                <wp:positionV relativeFrom="paragraph">
                  <wp:posOffset>7861935</wp:posOffset>
                </wp:positionV>
                <wp:extent cx="1743075" cy="764540"/>
                <wp:effectExtent l="635" t="0" r="0" b="0"/>
                <wp:wrapTight wrapText="bothSides">
                  <wp:wrapPolygon edited="0">
                    <wp:start x="15541" y="-13832"/>
                    <wp:lineTo x="15541" y="35414"/>
                    <wp:lineTo x="6067" y="35414"/>
                    <wp:lineTo x="6067" y="-13832"/>
                    <wp:lineTo x="15541" y="-13832"/>
                  </wp:wrapPolygon>
                </wp:wrapTight>
                <wp:docPr id="12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43075" cy="76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2088579927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-684983038"/>
                              <w:text/>
                            </w:sdtPr>
                            <w:sdtEndPr/>
                            <w:sdtContent>
                              <w:p w:rsidR="00263F4A" w:rsidRPr="00883BAA" w:rsidRDefault="00263F4A" w:rsidP="00263F4A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263F4A" w:rsidRPr="00883BAA" w:rsidRDefault="00263F4A" w:rsidP="00263F4A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263F4A">
                            <w:pPr>
                              <w:pStyle w:val="Name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32" type="#_x0000_t202" style="position:absolute;margin-left:107.75pt;margin-top:619.05pt;width:137.25pt;height:60.2pt;rotation:90;z-index:2516830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2088579927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-684983038"/>
                        <w:text/>
                      </w:sdtPr>
                      <w:sdtEndPr/>
                      <w:sdtContent>
                        <w:p w:rsidR="00263F4A" w:rsidRPr="00883BAA" w:rsidRDefault="00263F4A" w:rsidP="00263F4A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263F4A" w:rsidRPr="00883BAA" w:rsidRDefault="00263F4A" w:rsidP="00263F4A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263F4A">
                      <w:pPr>
                        <w:pStyle w:val="Name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3856" behindDoc="0" locked="0" layoutInCell="1" allowOverlap="1" wp14:anchorId="4671C118" wp14:editId="150985C9">
                <wp:simplePos x="0" y="0"/>
                <wp:positionH relativeFrom="page">
                  <wp:posOffset>1781175</wp:posOffset>
                </wp:positionH>
                <wp:positionV relativeFrom="page">
                  <wp:posOffset>8290560</wp:posOffset>
                </wp:positionV>
                <wp:extent cx="0" cy="1741170"/>
                <wp:effectExtent l="9525" t="13335" r="9525" b="7620"/>
                <wp:wrapTight wrapText="bothSides">
                  <wp:wrapPolygon edited="0">
                    <wp:start x="-2147483648" y="0"/>
                    <wp:lineTo x="-2147483648" y="21490"/>
                    <wp:lineTo x="-2147483648" y="21490"/>
                    <wp:lineTo x="-2147483648" y="0"/>
                    <wp:lineTo x="-2147483648" y="0"/>
                  </wp:wrapPolygon>
                </wp:wrapTight>
                <wp:docPr id="9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411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flip:y;z-index:2516738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40.25pt,652.8pt" to="140.25pt,7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2048" behindDoc="0" locked="0" layoutInCell="1" allowOverlap="1" wp14:anchorId="295E2A77" wp14:editId="1C8FE4C9">
                <wp:simplePos x="0" y="0"/>
                <wp:positionH relativeFrom="page">
                  <wp:posOffset>549910</wp:posOffset>
                </wp:positionH>
                <wp:positionV relativeFrom="paragraph">
                  <wp:posOffset>7851775</wp:posOffset>
                </wp:positionV>
                <wp:extent cx="1657350" cy="735965"/>
                <wp:effectExtent l="635" t="0" r="0" b="0"/>
                <wp:wrapTight wrapText="bothSides">
                  <wp:wrapPolygon edited="0">
                    <wp:start x="15600" y="-13512"/>
                    <wp:lineTo x="15600" y="35130"/>
                    <wp:lineTo x="6008" y="35130"/>
                    <wp:lineTo x="6008" y="-13512"/>
                    <wp:lineTo x="15600" y="-13512"/>
                  </wp:wrapPolygon>
                </wp:wrapTight>
                <wp:docPr id="8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65735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671068035"/>
                              <w:text/>
                            </w:sdtPr>
                            <w:sdtEndPr/>
                            <w:sdtContent>
                              <w:p w:rsidR="00883BAA" w:rsidRPr="00883BAA" w:rsidRDefault="00883BAA" w:rsidP="00883BAA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-1491243671"/>
                              <w:text/>
                            </w:sdtPr>
                            <w:sdtEndPr/>
                            <w:sdtContent>
                              <w:p w:rsidR="00883BAA" w:rsidRPr="00883BAA" w:rsidRDefault="00883BAA" w:rsidP="00883BAA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883BA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883BAA" w:rsidRPr="00883BAA" w:rsidRDefault="00883BAA" w:rsidP="00883BAA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883BA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C73B6C">
                            <w:pPr>
                              <w:pStyle w:val="ContactInfo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33" type="#_x0000_t202" style="position:absolute;margin-left:43.3pt;margin-top:618.25pt;width:130.5pt;height:57.95pt;rotation:90;z-index:2516820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671068035"/>
                        <w:text/>
                      </w:sdtPr>
                      <w:sdtEndPr/>
                      <w:sdtContent>
                        <w:p w:rsidR="00883BAA" w:rsidRPr="00883BAA" w:rsidRDefault="00883BAA" w:rsidP="00883BAA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-1491243671"/>
                        <w:text/>
                      </w:sdtPr>
                      <w:sdtEndPr/>
                      <w:sdtContent>
                        <w:p w:rsidR="00883BAA" w:rsidRPr="00883BAA" w:rsidRDefault="00883BAA" w:rsidP="00883BAA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883BA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883BAA" w:rsidRPr="00883BAA" w:rsidRDefault="00883BAA" w:rsidP="00883BAA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883BA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C73B6C">
                      <w:pPr>
                        <w:pStyle w:val="ContactInfo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72832" behindDoc="0" locked="0" layoutInCell="1" allowOverlap="1" wp14:anchorId="5748A66B" wp14:editId="192547F1">
                <wp:simplePos x="0" y="0"/>
                <wp:positionH relativeFrom="page">
                  <wp:posOffset>930275</wp:posOffset>
                </wp:positionH>
                <wp:positionV relativeFrom="page">
                  <wp:posOffset>8261985</wp:posOffset>
                </wp:positionV>
                <wp:extent cx="9525" cy="1769745"/>
                <wp:effectExtent l="6350" t="13335" r="12700" b="7620"/>
                <wp:wrapTight wrapText="bothSides">
                  <wp:wrapPolygon edited="0">
                    <wp:start x="-2147483520" y="0"/>
                    <wp:lineTo x="-2147483520" y="21484"/>
                    <wp:lineTo x="2147483520" y="21484"/>
                    <wp:lineTo x="2147483520" y="0"/>
                    <wp:lineTo x="-2147483520" y="0"/>
                  </wp:wrapPolygon>
                </wp:wrapTight>
                <wp:docPr id="7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" cy="176974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flip:x y;z-index:2516728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73.25pt,650.55pt" to="74pt,7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36576" distB="36576" distL="36576" distR="36576" simplePos="0" relativeHeight="251681024" behindDoc="0" locked="0" layoutInCell="1" allowOverlap="1" wp14:anchorId="46459FB3" wp14:editId="780C63E0">
                <wp:simplePos x="0" y="0"/>
                <wp:positionH relativeFrom="page">
                  <wp:posOffset>-408940</wp:posOffset>
                </wp:positionH>
                <wp:positionV relativeFrom="paragraph">
                  <wp:posOffset>7832725</wp:posOffset>
                </wp:positionV>
                <wp:extent cx="1771650" cy="831215"/>
                <wp:effectExtent l="3810" t="0" r="3175" b="0"/>
                <wp:wrapTight wrapText="bothSides">
                  <wp:wrapPolygon edited="0">
                    <wp:start x="15871" y="-12211"/>
                    <wp:lineTo x="15871" y="33827"/>
                    <wp:lineTo x="5737" y="33827"/>
                    <wp:lineTo x="5737" y="-12211"/>
                    <wp:lineTo x="15871" y="-12211"/>
                  </wp:wrapPolygon>
                </wp:wrapTight>
                <wp:docPr id="6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771650" cy="83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1920445143"/>
                              <w:text/>
                            </w:sdtPr>
                            <w:sdtEndPr/>
                            <w:sdtContent>
                              <w:p w:rsidR="00263F4A" w:rsidRPr="00263F4A" w:rsidRDefault="00263F4A" w:rsidP="00263F4A">
                                <w:pPr>
                                  <w:pStyle w:val="Name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263F4A">
                                  <w:rPr>
                                    <w:sz w:val="22"/>
                                    <w:szCs w:val="22"/>
                                  </w:rPr>
                                  <w:t>Send the following info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1309822934"/>
                              <w:text/>
                            </w:sdtPr>
                            <w:sdtEndPr/>
                            <w:sdtContent>
                              <w:p w:rsidR="00263F4A" w:rsidRPr="00263F4A" w:rsidRDefault="00263F4A" w:rsidP="00263F4A">
                                <w:pPr>
                                  <w:pStyle w:val="ContactInf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263F4A">
                                  <w:rPr>
                                    <w:sz w:val="22"/>
                                    <w:szCs w:val="22"/>
                                  </w:rPr>
                                  <w:t xml:space="preserve">ca92@cornell.edu </w:t>
                                </w:r>
                              </w:p>
                            </w:sdtContent>
                          </w:sdt>
                          <w:p w:rsidR="00263F4A" w:rsidRPr="00263F4A" w:rsidRDefault="00263F4A" w:rsidP="00263F4A">
                            <w:pPr>
                              <w:pStyle w:val="ContactInfo"/>
                              <w:jc w:val="center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 w:rsidRPr="00263F4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Please include your </w:t>
                            </w:r>
                            <w:proofErr w:type="spellStart"/>
                            <w:r w:rsidRPr="00263F4A">
                              <w:rPr>
                                <w:b w:val="0"/>
                                <w:sz w:val="22"/>
                                <w:szCs w:val="22"/>
                              </w:rPr>
                              <w:t>NetID</w:t>
                            </w:r>
                            <w:proofErr w:type="spellEnd"/>
                            <w:r w:rsidRPr="00263F4A">
                              <w:rPr>
                                <w:b w:val="0"/>
                                <w:sz w:val="22"/>
                                <w:szCs w:val="22"/>
                              </w:rPr>
                              <w:t xml:space="preserve"> and year of study</w:t>
                            </w:r>
                          </w:p>
                          <w:p w:rsidR="00D71431" w:rsidRPr="00B92F13" w:rsidRDefault="00D71431" w:rsidP="00C73B6C">
                            <w:pPr>
                              <w:pStyle w:val="ContactInfo"/>
                            </w:pPr>
                          </w:p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34" type="#_x0000_t202" style="position:absolute;margin-left:-32.2pt;margin-top:616.75pt;width:139.5pt;height:65.45pt;rotation:90;z-index:2516810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1920445143"/>
                        <w:text/>
                      </w:sdtPr>
                      <w:sdtEndPr/>
                      <w:sdtContent>
                        <w:p w:rsidR="00263F4A" w:rsidRPr="00263F4A" w:rsidRDefault="00263F4A" w:rsidP="00263F4A">
                          <w:pPr>
                            <w:pStyle w:val="Name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63F4A">
                            <w:rPr>
                              <w:sz w:val="22"/>
                              <w:szCs w:val="22"/>
                            </w:rPr>
                            <w:t>Send the following info to:</w:t>
                          </w:r>
                        </w:p>
                      </w:sdtContent>
                    </w:sdt>
                    <w:sdt>
                      <w:sdtPr>
                        <w:rPr>
                          <w:sz w:val="22"/>
                          <w:szCs w:val="22"/>
                        </w:rPr>
                        <w:id w:val="1309822934"/>
                        <w:text/>
                      </w:sdtPr>
                      <w:sdtEndPr/>
                      <w:sdtContent>
                        <w:p w:rsidR="00263F4A" w:rsidRPr="00263F4A" w:rsidRDefault="00263F4A" w:rsidP="00263F4A">
                          <w:pPr>
                            <w:pStyle w:val="ContactInf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63F4A">
                            <w:rPr>
                              <w:sz w:val="22"/>
                              <w:szCs w:val="22"/>
                            </w:rPr>
                            <w:t xml:space="preserve">ca92@cornell.edu </w:t>
                          </w:r>
                        </w:p>
                      </w:sdtContent>
                    </w:sdt>
                    <w:p w:rsidR="00263F4A" w:rsidRPr="00263F4A" w:rsidRDefault="00263F4A" w:rsidP="00263F4A">
                      <w:pPr>
                        <w:pStyle w:val="ContactInfo"/>
                        <w:jc w:val="center"/>
                        <w:rPr>
                          <w:b w:val="0"/>
                          <w:sz w:val="22"/>
                          <w:szCs w:val="22"/>
                        </w:rPr>
                      </w:pPr>
                      <w:r w:rsidRPr="00263F4A">
                        <w:rPr>
                          <w:b w:val="0"/>
                          <w:sz w:val="22"/>
                          <w:szCs w:val="22"/>
                        </w:rPr>
                        <w:t xml:space="preserve">Please include your </w:t>
                      </w:r>
                      <w:proofErr w:type="spellStart"/>
                      <w:r w:rsidRPr="00263F4A">
                        <w:rPr>
                          <w:b w:val="0"/>
                          <w:sz w:val="22"/>
                          <w:szCs w:val="22"/>
                        </w:rPr>
                        <w:t>NetID</w:t>
                      </w:r>
                      <w:proofErr w:type="spellEnd"/>
                      <w:r w:rsidRPr="00263F4A">
                        <w:rPr>
                          <w:b w:val="0"/>
                          <w:sz w:val="22"/>
                          <w:szCs w:val="22"/>
                        </w:rPr>
                        <w:t xml:space="preserve"> and year of study</w:t>
                      </w:r>
                    </w:p>
                    <w:p w:rsidR="00D71431" w:rsidRPr="00B92F13" w:rsidRDefault="00D71431" w:rsidP="00C73B6C">
                      <w:pPr>
                        <w:pStyle w:val="ContactInfo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96384" behindDoc="1" locked="0" layoutInCell="1" allowOverlap="1" wp14:anchorId="0E607E04" wp14:editId="26CF19AD">
                <wp:simplePos x="0" y="0"/>
                <wp:positionH relativeFrom="column">
                  <wp:align>center</wp:align>
                </wp:positionH>
                <wp:positionV relativeFrom="paragraph">
                  <wp:posOffset>3963670</wp:posOffset>
                </wp:positionV>
                <wp:extent cx="6550660" cy="2820035"/>
                <wp:effectExtent l="0" t="1270" r="2540" b="0"/>
                <wp:wrapNone/>
                <wp:docPr id="5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0660" cy="282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auto"/>
                                <w:sz w:val="72"/>
                                <w:szCs w:val="72"/>
                                <w:u w:val="single"/>
                              </w:rPr>
                              <w:id w:val="160052621"/>
                              <w:placeholder>
                                <w:docPart w:val="E21383AE29524F79A516683AB0B2325B"/>
                              </w:placeholder>
                              <w:text/>
                            </w:sdtPr>
                            <w:sdtEndPr/>
                            <w:sdtContent>
                              <w:p w:rsidR="005127FD" w:rsidRPr="00F97630" w:rsidRDefault="00F97630" w:rsidP="00F97630">
                                <w:pPr>
                                  <w:pStyle w:val="Price"/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</w:pPr>
                                <w:r w:rsidRPr="00F97630"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  <w:t>Mann Library needs YOU to improve its</w:t>
                                </w:r>
                                <w:r w:rsidR="006D49D5"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  <w:t xml:space="preserve"> study</w:t>
                                </w:r>
                                <w:r w:rsidRPr="00F97630"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  <w:t xml:space="preserve"> space!</w:t>
                                </w:r>
                              </w:p>
                            </w:sdtContent>
                          </w:sdt>
                          <w:p w:rsidR="00F97630" w:rsidRPr="00F97630" w:rsidRDefault="00DF41F3" w:rsidP="00F97630">
                            <w:pPr>
                              <w:pStyle w:val="Price"/>
                              <w:rPr>
                                <w:color w:val="auto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If you’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re interested in earning </w:t>
                            </w:r>
                            <w:r w:rsidR="00C15043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free lunch or 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$20 for </w:t>
                            </w:r>
                            <w:r w:rsidR="00C15043">
                              <w:rPr>
                                <w:color w:val="auto"/>
                                <w:sz w:val="60"/>
                                <w:szCs w:val="60"/>
                              </w:rPr>
                              <w:t>an hour of feedback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, </w:t>
                            </w:r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email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 us.</w:t>
                            </w:r>
                          </w:p>
                          <w:p w:rsidR="00F97630" w:rsidRPr="00F97630" w:rsidRDefault="00F97630" w:rsidP="00F97630">
                            <w:pPr>
                              <w:pStyle w:val="Price"/>
                              <w:rPr>
                                <w:color w:val="auto"/>
                                <w:sz w:val="44"/>
                                <w:szCs w:val="44"/>
                              </w:rPr>
                            </w:pP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 xml:space="preserve">All </w:t>
                            </w:r>
                            <w:r w:rsidR="00C15043">
                              <w:rPr>
                                <w:color w:val="auto"/>
                                <w:sz w:val="44"/>
                                <w:szCs w:val="44"/>
                              </w:rPr>
                              <w:t>sessions</w:t>
                            </w: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 xml:space="preserve"> will be held in Mann Library.</w:t>
                            </w:r>
                          </w:p>
                          <w:p w:rsidR="00F97630" w:rsidRPr="00F97630" w:rsidRDefault="00F97630" w:rsidP="00F97630">
                            <w:pPr>
                              <w:pStyle w:val="Price"/>
                              <w:rPr>
                                <w:color w:val="auto"/>
                                <w:sz w:val="44"/>
                                <w:szCs w:val="44"/>
                              </w:rPr>
                            </w:pP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 xml:space="preserve">We will contact you directly to </w:t>
                            </w:r>
                            <w:r w:rsidR="00DF41F3">
                              <w:rPr>
                                <w:color w:val="auto"/>
                                <w:sz w:val="44"/>
                                <w:szCs w:val="44"/>
                              </w:rPr>
                              <w:t>schedule</w:t>
                            </w: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3" o:spid="_x0000_s1035" type="#_x0000_t202" style="position:absolute;margin-left:0;margin-top:312.1pt;width:515.8pt;height:222.05pt;z-index:-25162009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6AQuA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" filled="f" stroked="f">
                <v:textbox style="mso-fit-shape-to-text:t">
                  <w:txbxContent>
                    <w:sdt>
                      <w:sdtPr>
                        <w:rPr>
                          <w:color w:val="auto"/>
                          <w:sz w:val="72"/>
                          <w:szCs w:val="72"/>
                          <w:u w:val="single"/>
                        </w:rPr>
                        <w:id w:val="160052621"/>
                        <w:placeholder>
                          <w:docPart w:val="E21383AE29524F79A516683AB0B2325B"/>
                        </w:placeholder>
                        <w:text/>
                      </w:sdtPr>
                      <w:sdtEndPr/>
                      <w:sdtContent>
                        <w:p w:rsidR="005127FD" w:rsidRPr="00F97630" w:rsidRDefault="00F97630" w:rsidP="00F97630">
                          <w:pPr>
                            <w:pStyle w:val="Price"/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</w:pPr>
                          <w:r w:rsidRPr="00F97630"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  <w:t>Mann Library needs YOU to improve its</w:t>
                          </w:r>
                          <w:r w:rsidR="006D49D5"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  <w:t xml:space="preserve"> study</w:t>
                          </w:r>
                          <w:r w:rsidRPr="00F97630"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  <w:t xml:space="preserve"> space!</w:t>
                          </w:r>
                        </w:p>
                      </w:sdtContent>
                    </w:sdt>
                    <w:p w:rsidR="00F97630" w:rsidRPr="00F97630" w:rsidRDefault="00DF41F3" w:rsidP="00F97630">
                      <w:pPr>
                        <w:pStyle w:val="Price"/>
                        <w:rPr>
                          <w:color w:val="auto"/>
                          <w:sz w:val="60"/>
                          <w:szCs w:val="60"/>
                        </w:rPr>
                      </w:pPr>
                      <w:r>
                        <w:rPr>
                          <w:color w:val="auto"/>
                          <w:sz w:val="60"/>
                          <w:szCs w:val="60"/>
                        </w:rPr>
                        <w:t>If you’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re interested in earning </w:t>
                      </w:r>
                      <w:r w:rsidR="00C15043">
                        <w:rPr>
                          <w:color w:val="auto"/>
                          <w:sz w:val="60"/>
                          <w:szCs w:val="60"/>
                        </w:rPr>
                        <w:t xml:space="preserve">free lunch or 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$20 for </w:t>
                      </w:r>
                      <w:r w:rsidR="00C15043">
                        <w:rPr>
                          <w:color w:val="auto"/>
                          <w:sz w:val="60"/>
                          <w:szCs w:val="60"/>
                        </w:rPr>
                        <w:t>an hour of feedback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, </w:t>
                      </w:r>
                      <w:r>
                        <w:rPr>
                          <w:color w:val="auto"/>
                          <w:sz w:val="60"/>
                          <w:szCs w:val="60"/>
                        </w:rPr>
                        <w:t>email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 us.</w:t>
                      </w:r>
                    </w:p>
                    <w:p w:rsidR="00F97630" w:rsidRPr="00F97630" w:rsidRDefault="00F97630" w:rsidP="00F97630">
                      <w:pPr>
                        <w:pStyle w:val="Price"/>
                        <w:rPr>
                          <w:color w:val="auto"/>
                          <w:sz w:val="44"/>
                          <w:szCs w:val="44"/>
                        </w:rPr>
                      </w:pP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 xml:space="preserve">All </w:t>
                      </w:r>
                      <w:r w:rsidR="00C15043">
                        <w:rPr>
                          <w:color w:val="auto"/>
                          <w:sz w:val="44"/>
                          <w:szCs w:val="44"/>
                        </w:rPr>
                        <w:t>sessions</w:t>
                      </w: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 xml:space="preserve"> will be held in Mann Library.</w:t>
                      </w:r>
                    </w:p>
                    <w:p w:rsidR="00F97630" w:rsidRPr="00F97630" w:rsidRDefault="00F97630" w:rsidP="00F97630">
                      <w:pPr>
                        <w:pStyle w:val="Price"/>
                        <w:rPr>
                          <w:color w:val="auto"/>
                          <w:sz w:val="44"/>
                          <w:szCs w:val="44"/>
                        </w:rPr>
                      </w:pP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 xml:space="preserve">We will contact you directly to </w:t>
                      </w:r>
                      <w:r w:rsidR="00DF41F3">
                        <w:rPr>
                          <w:color w:val="auto"/>
                          <w:sz w:val="44"/>
                          <w:szCs w:val="44"/>
                        </w:rPr>
                        <w:t>schedule</w:t>
                      </w: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97630">
        <w:rPr>
          <w:noProof/>
        </w:rPr>
        <w:drawing>
          <wp:anchor distT="0" distB="5842" distL="114300" distR="114300" simplePos="0" relativeHeight="251686826" behindDoc="0" locked="0" layoutInCell="1" allowOverlap="1" wp14:anchorId="7218BA7E" wp14:editId="39B759E7">
            <wp:simplePos x="0" y="0"/>
            <wp:positionH relativeFrom="column">
              <wp:posOffset>4686300</wp:posOffset>
            </wp:positionH>
            <wp:positionV relativeFrom="paragraph">
              <wp:posOffset>2326005</wp:posOffset>
            </wp:positionV>
            <wp:extent cx="1137285" cy="1143000"/>
            <wp:effectExtent l="0" t="0" r="24765" b="38100"/>
            <wp:wrapTight wrapText="bothSides">
              <wp:wrapPolygon edited="0">
                <wp:start x="9023" y="125"/>
                <wp:lineTo x="2259" y="1541"/>
                <wp:lineTo x="2852" y="7271"/>
                <wp:lineTo x="-388" y="7602"/>
                <wp:lineTo x="925" y="13259"/>
                <wp:lineTo x="6270" y="19226"/>
                <wp:lineTo x="10525" y="21685"/>
                <wp:lineTo x="11319" y="22328"/>
                <wp:lineTo x="12759" y="22180"/>
                <wp:lineTo x="13045" y="21427"/>
                <wp:lineTo x="16993" y="17404"/>
                <wp:lineTo x="22196" y="11443"/>
                <wp:lineTo x="22159" y="11085"/>
                <wp:lineTo x="11903" y="-170"/>
                <wp:lineTo x="9023" y="125"/>
              </wp:wrapPolygon>
            </wp:wrapTight>
            <wp:docPr id="10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243658496_fe6e728ded_o.jp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352453">
                      <a:off x="0" y="0"/>
                      <a:ext cx="113728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97630">
        <w:rPr>
          <w:noProof/>
        </w:rPr>
        <w:drawing>
          <wp:anchor distT="0" distB="0" distL="114300" distR="114300" simplePos="0" relativeHeight="251697919" behindDoc="0" locked="0" layoutInCell="1" allowOverlap="1" wp14:anchorId="4A00BC92" wp14:editId="194F1C16">
            <wp:simplePos x="0" y="0"/>
            <wp:positionH relativeFrom="column">
              <wp:posOffset>-361315</wp:posOffset>
            </wp:positionH>
            <wp:positionV relativeFrom="paragraph">
              <wp:posOffset>2257425</wp:posOffset>
            </wp:positionV>
            <wp:extent cx="1229360" cy="1229360"/>
            <wp:effectExtent l="0" t="0" r="27940" b="27940"/>
            <wp:wrapNone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26221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40000">
                      <a:off x="0" y="0"/>
                      <a:ext cx="1229360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97630" w:rsidRPr="00467228">
        <w:rPr>
          <w:noProof/>
        </w:rPr>
        <w:drawing>
          <wp:anchor distT="0" distB="0" distL="114300" distR="114300" simplePos="0" relativeHeight="251702528" behindDoc="0" locked="0" layoutInCell="1" allowOverlap="1" wp14:anchorId="0AF532D1" wp14:editId="7BAB1F97">
            <wp:simplePos x="0" y="0"/>
            <wp:positionH relativeFrom="column">
              <wp:posOffset>1590675</wp:posOffset>
            </wp:positionH>
            <wp:positionV relativeFrom="paragraph">
              <wp:posOffset>1276350</wp:posOffset>
            </wp:positionV>
            <wp:extent cx="2276475" cy="2276475"/>
            <wp:effectExtent l="0" t="0" r="0" b="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4049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EE7CF60" wp14:editId="4E0B88E4">
                <wp:simplePos x="0" y="0"/>
                <wp:positionH relativeFrom="column">
                  <wp:posOffset>-707390</wp:posOffset>
                </wp:positionH>
                <wp:positionV relativeFrom="paragraph">
                  <wp:posOffset>2146300</wp:posOffset>
                </wp:positionV>
                <wp:extent cx="1918970" cy="1468755"/>
                <wp:effectExtent l="73660" t="98425" r="121920" b="147320"/>
                <wp:wrapNone/>
                <wp:docPr id="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240000">
                          <a:off x="0" y="0"/>
                          <a:ext cx="1918970" cy="14687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-55.7pt;margin-top:169pt;width:151.1pt;height:115.65pt;rotation:-6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" fillcolor="white [3212]" stroked="f" strokecolor="#4a7ebb" strokeweight="1.5pt">
                <v:shadow on="t" color="#7f7f7f [1612]" opacity="22938f" offset="1.2455mm,1.2455mm"/>
                <v:textbox inset=",7.2pt,,7.2pt"/>
              </v:rect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98175" behindDoc="0" locked="0" layoutInCell="1" allowOverlap="1" wp14:anchorId="2B8F65C6" wp14:editId="374039B1">
                <wp:simplePos x="0" y="0"/>
                <wp:positionH relativeFrom="column">
                  <wp:posOffset>1047750</wp:posOffset>
                </wp:positionH>
                <wp:positionV relativeFrom="paragraph">
                  <wp:posOffset>1131570</wp:posOffset>
                </wp:positionV>
                <wp:extent cx="3390900" cy="2595245"/>
                <wp:effectExtent l="0" t="0" r="47625" b="45085"/>
                <wp:wrapNone/>
                <wp:docPr id="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25952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82.5pt;margin-top:89.1pt;width:267pt;height:204.35pt;z-index:251698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" fillcolor="white [3212]" stroked="f" strokecolor="#4a7ebb" strokeweight="1.5pt">
                <v:shadow on="t" color="#7f7f7f [1612]" opacity="22938f" offset="1.2455mm,1.2455mm"/>
                <v:textbox inset=",7.2pt,,7.2pt"/>
              </v:rect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86485" behindDoc="0" locked="0" layoutInCell="1" allowOverlap="1">
                <wp:simplePos x="0" y="0"/>
                <wp:positionH relativeFrom="column">
                  <wp:posOffset>4268470</wp:posOffset>
                </wp:positionH>
                <wp:positionV relativeFrom="paragraph">
                  <wp:posOffset>2178050</wp:posOffset>
                </wp:positionV>
                <wp:extent cx="1887220" cy="1443990"/>
                <wp:effectExtent l="77470" t="101600" r="121285" b="140335"/>
                <wp:wrapTight wrapText="bothSides">
                  <wp:wrapPolygon edited="0">
                    <wp:start x="596" y="-1463"/>
                    <wp:lineTo x="-22" y="7608"/>
                    <wp:lineTo x="-494" y="12101"/>
                    <wp:lineTo x="-858" y="16632"/>
                    <wp:lineTo x="-901" y="19909"/>
                    <wp:lineTo x="4695" y="21249"/>
                    <wp:lineTo x="8525" y="21344"/>
                    <wp:lineTo x="19376" y="22835"/>
                    <wp:lineTo x="19928" y="22768"/>
                    <wp:lineTo x="20808" y="22749"/>
                    <wp:lineTo x="21004" y="18912"/>
                    <wp:lineTo x="21476" y="14409"/>
                    <wp:lineTo x="21731" y="9879"/>
                    <wp:lineTo x="22501" y="1691"/>
                    <wp:lineTo x="21462" y="978"/>
                    <wp:lineTo x="17981" y="636"/>
                    <wp:lineTo x="2667" y="-1320"/>
                    <wp:lineTo x="1366" y="-1501"/>
                    <wp:lineTo x="596" y="-1463"/>
                  </wp:wrapPolygon>
                </wp:wrapTight>
                <wp:docPr id="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60000">
                          <a:off x="0" y="0"/>
                          <a:ext cx="1887220" cy="14439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36.1pt;margin-top:171.5pt;width:148.6pt;height:113.7pt;rotation:6;z-index:2516864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" fillcolor="white [3212]" stroked="f" strokecolor="#4a7ebb" strokeweight="1.5pt">
                <v:shadow on="t" color="#7f7f7f [1612]" opacity="22938f" offset="1.2455mm,1.2455mm"/>
                <v:textbox inset=",7.2pt,,7.2pt"/>
                <w10:wrap type="tight"/>
              </v:rect>
            </w:pict>
          </mc:Fallback>
        </mc:AlternateContent>
      </w:r>
      <w:bookmarkStart w:id="0" w:name="_GoBack"/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0" t="0" r="0" b="0"/>
                <wp:wrapNone/>
                <wp:docPr id="1" name="Rectangle 2" descr="patternBlu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Description: patternBlue" style="position:absolute;margin-left:-90pt;margin-top:-1in;width:612pt;height:11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" stroked="f" strokecolor="#4a7ebb" strokeweight="1.5pt">
                <v:fill r:id="rId10" o:title="patternBlue" recolor="t" type="tile"/>
                <v:shadow opacity="22938f" offset="0"/>
                <v:textbox inset=",7.2pt,,7.2pt"/>
              </v:rect>
            </w:pict>
          </mc:Fallback>
        </mc:AlternateContent>
      </w:r>
      <w:bookmarkEnd w:id="0"/>
    </w:p>
    <w:sectPr w:rsidR="005C0526" w:rsidSect="005C052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D4629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45043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90486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460C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CC98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0633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0C59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84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3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E72FE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30"/>
    <w:rsid w:val="00020410"/>
    <w:rsid w:val="00102588"/>
    <w:rsid w:val="00122A2E"/>
    <w:rsid w:val="0017743C"/>
    <w:rsid w:val="001A2EDB"/>
    <w:rsid w:val="00206A08"/>
    <w:rsid w:val="00227E29"/>
    <w:rsid w:val="00250A3A"/>
    <w:rsid w:val="00263F4A"/>
    <w:rsid w:val="0027195A"/>
    <w:rsid w:val="00276E05"/>
    <w:rsid w:val="003602C4"/>
    <w:rsid w:val="003710A5"/>
    <w:rsid w:val="0038095F"/>
    <w:rsid w:val="003B7B4C"/>
    <w:rsid w:val="003E183B"/>
    <w:rsid w:val="0041058A"/>
    <w:rsid w:val="00467228"/>
    <w:rsid w:val="00477C1B"/>
    <w:rsid w:val="0048304C"/>
    <w:rsid w:val="004A19E4"/>
    <w:rsid w:val="004B5AD7"/>
    <w:rsid w:val="004D7562"/>
    <w:rsid w:val="004F51D6"/>
    <w:rsid w:val="005127FD"/>
    <w:rsid w:val="00534E95"/>
    <w:rsid w:val="005C0526"/>
    <w:rsid w:val="00674B28"/>
    <w:rsid w:val="00692295"/>
    <w:rsid w:val="006D49D5"/>
    <w:rsid w:val="007223DB"/>
    <w:rsid w:val="0073395B"/>
    <w:rsid w:val="00767A15"/>
    <w:rsid w:val="0077376F"/>
    <w:rsid w:val="007B6D56"/>
    <w:rsid w:val="008159F4"/>
    <w:rsid w:val="00883BAA"/>
    <w:rsid w:val="00886EF5"/>
    <w:rsid w:val="00893FD8"/>
    <w:rsid w:val="008D1A23"/>
    <w:rsid w:val="008F1CB6"/>
    <w:rsid w:val="009561B1"/>
    <w:rsid w:val="00992F04"/>
    <w:rsid w:val="009C2E04"/>
    <w:rsid w:val="00A05942"/>
    <w:rsid w:val="00A16863"/>
    <w:rsid w:val="00A51EB3"/>
    <w:rsid w:val="00AC0D31"/>
    <w:rsid w:val="00AC33CA"/>
    <w:rsid w:val="00AD07F1"/>
    <w:rsid w:val="00B127C3"/>
    <w:rsid w:val="00B64A40"/>
    <w:rsid w:val="00B81467"/>
    <w:rsid w:val="00B95DC5"/>
    <w:rsid w:val="00C15043"/>
    <w:rsid w:val="00C64CF1"/>
    <w:rsid w:val="00C73B6C"/>
    <w:rsid w:val="00C7550F"/>
    <w:rsid w:val="00C95F05"/>
    <w:rsid w:val="00D71431"/>
    <w:rsid w:val="00D716A2"/>
    <w:rsid w:val="00DC22C7"/>
    <w:rsid w:val="00DF41F3"/>
    <w:rsid w:val="00DF46F9"/>
    <w:rsid w:val="00E24BBD"/>
    <w:rsid w:val="00E32B87"/>
    <w:rsid w:val="00E56300"/>
    <w:rsid w:val="00E56592"/>
    <w:rsid w:val="00E826DA"/>
    <w:rsid w:val="00E86E37"/>
    <w:rsid w:val="00EB7558"/>
    <w:rsid w:val="00F050F6"/>
    <w:rsid w:val="00F111FD"/>
    <w:rsid w:val="00F21394"/>
    <w:rsid w:val="00F97630"/>
    <w:rsid w:val="00FC2A0C"/>
    <w:rsid w:val="00FE3B50"/>
    <w:rsid w:val="00FF48C3"/>
    <w:rsid w:val="00FF6A8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>
      <o:colormru v:ext="edit" colors="#9ecbeb,#70b8eb,#bcd8ec,#a9d1ec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76F"/>
  </w:style>
  <w:style w:type="paragraph" w:styleId="Heading1">
    <w:name w:val="heading 1"/>
    <w:basedOn w:val="Normal"/>
    <w:next w:val="Normal"/>
    <w:link w:val="Heading1Char"/>
    <w:rsid w:val="00773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77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50"/>
    <w:rPr>
      <w:rFonts w:ascii="Tahoma" w:hAnsi="Tahoma" w:cs="Tahoma"/>
      <w:sz w:val="16"/>
      <w:szCs w:val="16"/>
    </w:rPr>
  </w:style>
  <w:style w:type="paragraph" w:customStyle="1" w:styleId="Carinfo">
    <w:name w:val="Car info"/>
    <w:basedOn w:val="Normal"/>
    <w:qFormat/>
    <w:rsid w:val="00893FD8"/>
  </w:style>
  <w:style w:type="paragraph" w:customStyle="1" w:styleId="Name">
    <w:name w:val="Name"/>
    <w:basedOn w:val="Normal"/>
    <w:qFormat/>
    <w:rsid w:val="00F050F6"/>
  </w:style>
  <w:style w:type="paragraph" w:customStyle="1" w:styleId="ContactInfo">
    <w:name w:val="Contact Info"/>
    <w:basedOn w:val="Normal"/>
    <w:qFormat/>
    <w:rsid w:val="00F050F6"/>
    <w:rPr>
      <w:b/>
    </w:rPr>
  </w:style>
  <w:style w:type="paragraph" w:customStyle="1" w:styleId="Price">
    <w:name w:val="Price"/>
    <w:basedOn w:val="Normal"/>
    <w:qFormat/>
    <w:rsid w:val="003E183B"/>
    <w:pPr>
      <w:jc w:val="center"/>
    </w:pPr>
    <w:rPr>
      <w:rFonts w:asciiTheme="majorHAnsi" w:hAnsiTheme="majorHAnsi"/>
      <w:b/>
      <w:color w:val="1F497D" w:themeColor="text2"/>
      <w:sz w:val="180"/>
      <w:szCs w:val="180"/>
    </w:rPr>
  </w:style>
  <w:style w:type="character" w:customStyle="1" w:styleId="Heading1Char">
    <w:name w:val="Heading 1 Char"/>
    <w:basedOn w:val="DefaultParagraphFont"/>
    <w:link w:val="Heading1"/>
    <w:rsid w:val="007737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7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meandPhone">
    <w:name w:val="Name and Phone"/>
    <w:basedOn w:val="ContactInfo"/>
    <w:qFormat/>
    <w:rsid w:val="00FE3B50"/>
    <w:pPr>
      <w:jc w:val="center"/>
    </w:pPr>
    <w:rPr>
      <w:color w:val="17365D" w:themeColor="text2" w:themeShade="BF"/>
      <w:sz w:val="56"/>
      <w:szCs w:val="56"/>
    </w:rPr>
  </w:style>
  <w:style w:type="character" w:styleId="PlaceholderText">
    <w:name w:val="Placeholder Text"/>
    <w:basedOn w:val="DefaultParagraphFont"/>
    <w:rsid w:val="00263F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76F"/>
  </w:style>
  <w:style w:type="paragraph" w:styleId="Heading1">
    <w:name w:val="heading 1"/>
    <w:basedOn w:val="Normal"/>
    <w:next w:val="Normal"/>
    <w:link w:val="Heading1Char"/>
    <w:rsid w:val="00773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77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50"/>
    <w:rPr>
      <w:rFonts w:ascii="Tahoma" w:hAnsi="Tahoma" w:cs="Tahoma"/>
      <w:sz w:val="16"/>
      <w:szCs w:val="16"/>
    </w:rPr>
  </w:style>
  <w:style w:type="paragraph" w:customStyle="1" w:styleId="Carinfo">
    <w:name w:val="Car info"/>
    <w:basedOn w:val="Normal"/>
    <w:qFormat/>
    <w:rsid w:val="00893FD8"/>
  </w:style>
  <w:style w:type="paragraph" w:customStyle="1" w:styleId="Name">
    <w:name w:val="Name"/>
    <w:basedOn w:val="Normal"/>
    <w:qFormat/>
    <w:rsid w:val="00F050F6"/>
  </w:style>
  <w:style w:type="paragraph" w:customStyle="1" w:styleId="ContactInfo">
    <w:name w:val="Contact Info"/>
    <w:basedOn w:val="Normal"/>
    <w:qFormat/>
    <w:rsid w:val="00F050F6"/>
    <w:rPr>
      <w:b/>
    </w:rPr>
  </w:style>
  <w:style w:type="paragraph" w:customStyle="1" w:styleId="Price">
    <w:name w:val="Price"/>
    <w:basedOn w:val="Normal"/>
    <w:qFormat/>
    <w:rsid w:val="003E183B"/>
    <w:pPr>
      <w:jc w:val="center"/>
    </w:pPr>
    <w:rPr>
      <w:rFonts w:asciiTheme="majorHAnsi" w:hAnsiTheme="majorHAnsi"/>
      <w:b/>
      <w:color w:val="1F497D" w:themeColor="text2"/>
      <w:sz w:val="180"/>
      <w:szCs w:val="180"/>
    </w:rPr>
  </w:style>
  <w:style w:type="character" w:customStyle="1" w:styleId="Heading1Char">
    <w:name w:val="Heading 1 Char"/>
    <w:basedOn w:val="DefaultParagraphFont"/>
    <w:link w:val="Heading1"/>
    <w:rsid w:val="007737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7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meandPhone">
    <w:name w:val="Name and Phone"/>
    <w:basedOn w:val="ContactInfo"/>
    <w:qFormat/>
    <w:rsid w:val="00FE3B50"/>
    <w:pPr>
      <w:jc w:val="center"/>
    </w:pPr>
    <w:rPr>
      <w:color w:val="17365D" w:themeColor="text2" w:themeShade="BF"/>
      <w:sz w:val="56"/>
      <w:szCs w:val="56"/>
    </w:rPr>
  </w:style>
  <w:style w:type="character" w:styleId="PlaceholderText">
    <w:name w:val="Placeholder Text"/>
    <w:basedOn w:val="DefaultParagraphFont"/>
    <w:rsid w:val="00263F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w268\AppData\Roaming\Microsoft\Templates\PMG_SaleFly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21383AE29524F79A516683AB0B23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84318-CA44-478E-84C0-EA0A9FCE53E6}"/>
      </w:docPartPr>
      <w:docPartBody>
        <w:p w:rsidR="00D378EF" w:rsidRDefault="00E66162">
          <w:pPr>
            <w:pStyle w:val="E21383AE29524F79A516683AB0B2325B"/>
          </w:pPr>
          <w:r w:rsidRPr="00D960A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3B"/>
    <w:rsid w:val="0036476A"/>
    <w:rsid w:val="00486A54"/>
    <w:rsid w:val="00D378EF"/>
    <w:rsid w:val="00D51E91"/>
    <w:rsid w:val="00DE123B"/>
    <w:rsid w:val="00E6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E123B"/>
    <w:rPr>
      <w:color w:val="808080"/>
    </w:rPr>
  </w:style>
  <w:style w:type="paragraph" w:customStyle="1" w:styleId="E21383AE29524F79A516683AB0B2325B">
    <w:name w:val="E21383AE29524F79A516683AB0B2325B"/>
  </w:style>
  <w:style w:type="paragraph" w:customStyle="1" w:styleId="3BA9AD7889C04DBAB2DDE9290E5E004C">
    <w:name w:val="3BA9AD7889C04DBAB2DDE9290E5E004C"/>
  </w:style>
  <w:style w:type="paragraph" w:customStyle="1" w:styleId="6B66A409AE1348B889C2710B253F3D4F">
    <w:name w:val="6B66A409AE1348B889C2710B253F3D4F"/>
    <w:rsid w:val="00DE123B"/>
  </w:style>
  <w:style w:type="paragraph" w:customStyle="1" w:styleId="902EE28D02B749BDA6142FB66A0BE058">
    <w:name w:val="902EE28D02B749BDA6142FB66A0BE058"/>
    <w:rsid w:val="00DE123B"/>
  </w:style>
  <w:style w:type="paragraph" w:customStyle="1" w:styleId="7F15815931CE4C32A5DA8389C401DED1">
    <w:name w:val="7F15815931CE4C32A5DA8389C401DED1"/>
    <w:rsid w:val="00DE123B"/>
  </w:style>
  <w:style w:type="paragraph" w:customStyle="1" w:styleId="2AB13DB2FFA64B2EA4B3EA3281906CD2">
    <w:name w:val="2AB13DB2FFA64B2EA4B3EA3281906CD2"/>
    <w:rsid w:val="00DE123B"/>
  </w:style>
  <w:style w:type="paragraph" w:customStyle="1" w:styleId="9373B3D661D24F79A42341063A06224B">
    <w:name w:val="9373B3D661D24F79A42341063A06224B"/>
    <w:rsid w:val="00DE123B"/>
  </w:style>
  <w:style w:type="paragraph" w:customStyle="1" w:styleId="D251566CD78E4FFBBC09B967C94D1275">
    <w:name w:val="D251566CD78E4FFBBC09B967C94D1275"/>
    <w:rsid w:val="00DE123B"/>
  </w:style>
  <w:style w:type="paragraph" w:customStyle="1" w:styleId="2B6F7EB09B3343C7BDBFD60C167C92CD">
    <w:name w:val="2B6F7EB09B3343C7BDBFD60C167C92CD"/>
    <w:rsid w:val="00DE123B"/>
  </w:style>
  <w:style w:type="paragraph" w:customStyle="1" w:styleId="581C947079394B6E947DA67163495EB2">
    <w:name w:val="581C947079394B6E947DA67163495EB2"/>
    <w:rsid w:val="00DE12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E123B"/>
    <w:rPr>
      <w:color w:val="808080"/>
    </w:rPr>
  </w:style>
  <w:style w:type="paragraph" w:customStyle="1" w:styleId="E21383AE29524F79A516683AB0B2325B">
    <w:name w:val="E21383AE29524F79A516683AB0B2325B"/>
  </w:style>
  <w:style w:type="paragraph" w:customStyle="1" w:styleId="3BA9AD7889C04DBAB2DDE9290E5E004C">
    <w:name w:val="3BA9AD7889C04DBAB2DDE9290E5E004C"/>
  </w:style>
  <w:style w:type="paragraph" w:customStyle="1" w:styleId="6B66A409AE1348B889C2710B253F3D4F">
    <w:name w:val="6B66A409AE1348B889C2710B253F3D4F"/>
    <w:rsid w:val="00DE123B"/>
  </w:style>
  <w:style w:type="paragraph" w:customStyle="1" w:styleId="902EE28D02B749BDA6142FB66A0BE058">
    <w:name w:val="902EE28D02B749BDA6142FB66A0BE058"/>
    <w:rsid w:val="00DE123B"/>
  </w:style>
  <w:style w:type="paragraph" w:customStyle="1" w:styleId="7F15815931CE4C32A5DA8389C401DED1">
    <w:name w:val="7F15815931CE4C32A5DA8389C401DED1"/>
    <w:rsid w:val="00DE123B"/>
  </w:style>
  <w:style w:type="paragraph" w:customStyle="1" w:styleId="2AB13DB2FFA64B2EA4B3EA3281906CD2">
    <w:name w:val="2AB13DB2FFA64B2EA4B3EA3281906CD2"/>
    <w:rsid w:val="00DE123B"/>
  </w:style>
  <w:style w:type="paragraph" w:customStyle="1" w:styleId="9373B3D661D24F79A42341063A06224B">
    <w:name w:val="9373B3D661D24F79A42341063A06224B"/>
    <w:rsid w:val="00DE123B"/>
  </w:style>
  <w:style w:type="paragraph" w:customStyle="1" w:styleId="D251566CD78E4FFBBC09B967C94D1275">
    <w:name w:val="D251566CD78E4FFBBC09B967C94D1275"/>
    <w:rsid w:val="00DE123B"/>
  </w:style>
  <w:style w:type="paragraph" w:customStyle="1" w:styleId="2B6F7EB09B3343C7BDBFD60C167C92CD">
    <w:name w:val="2B6F7EB09B3343C7BDBFD60C167C92CD"/>
    <w:rsid w:val="00DE123B"/>
  </w:style>
  <w:style w:type="paragraph" w:customStyle="1" w:styleId="581C947079394B6E947DA67163495EB2">
    <w:name w:val="581C947079394B6E947DA67163495EB2"/>
    <w:rsid w:val="00DE12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9DB7A3E-ECAD-44F5-B2F1-B7C1267E5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PMG_SaleFlyer.dotx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sew268</dc:creator>
  <cp:lastModifiedBy>Camille Andrews</cp:lastModifiedBy>
  <cp:revision>2</cp:revision>
  <dcterms:created xsi:type="dcterms:W3CDTF">2012-01-26T22:41:00Z</dcterms:created>
  <dcterms:modified xsi:type="dcterms:W3CDTF">2012-01-26T22:41:00Z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TC103357619990</vt:lpwstr>
  </property>
</Properties>
</file>